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A275" w14:textId="77777777" w:rsidR="0048192E" w:rsidRPr="00DB1CC9" w:rsidRDefault="0048192E" w:rsidP="0048192E">
      <w:pPr>
        <w:jc w:val="right"/>
        <w:rPr>
          <w:rFonts w:ascii="Arial" w:hAnsi="Arial" w:cs="Arial"/>
        </w:rPr>
      </w:pPr>
      <w:bookmarkStart w:id="0" w:name="_Hlk140560901"/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3</w:t>
      </w:r>
      <w:r w:rsidRPr="00DB1CC9">
        <w:rPr>
          <w:rFonts w:ascii="Arial" w:hAnsi="Arial" w:cs="Arial"/>
          <w:sz w:val="18"/>
        </w:rPr>
        <w:t xml:space="preserve"> do SWZ</w:t>
      </w:r>
    </w:p>
    <w:bookmarkEnd w:id="0"/>
    <w:p w14:paraId="4C7E2736" w14:textId="77777777" w:rsidR="0048192E" w:rsidRDefault="0048192E" w:rsidP="00175BA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1EB3321D" w14:textId="77777777" w:rsidR="00175BAD" w:rsidRPr="00265FAE" w:rsidRDefault="00175BAD" w:rsidP="00175BA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</w:rPr>
      </w:pPr>
      <w:r w:rsidRPr="00265FAE">
        <w:rPr>
          <w:rFonts w:ascii="Arial" w:hAnsi="Arial" w:cs="Arial"/>
          <w:b/>
          <w:bCs/>
          <w:iCs/>
        </w:rPr>
        <w:t>DT</w:t>
      </w:r>
      <w:r w:rsidR="00C41CC5" w:rsidRPr="00265FAE">
        <w:rPr>
          <w:rFonts w:ascii="Arial" w:hAnsi="Arial" w:cs="Arial"/>
          <w:b/>
          <w:bCs/>
          <w:iCs/>
        </w:rPr>
        <w:t>/</w:t>
      </w:r>
      <w:r w:rsidR="004B0D66">
        <w:rPr>
          <w:rFonts w:ascii="Arial" w:hAnsi="Arial" w:cs="Arial"/>
          <w:b/>
          <w:bCs/>
          <w:iCs/>
        </w:rPr>
        <w:t>8</w:t>
      </w:r>
      <w:r w:rsidR="004306FC" w:rsidRPr="00265FAE">
        <w:rPr>
          <w:rFonts w:ascii="Arial" w:hAnsi="Arial" w:cs="Arial"/>
          <w:b/>
          <w:bCs/>
          <w:iCs/>
        </w:rPr>
        <w:t>/</w:t>
      </w:r>
      <w:r w:rsidR="00DB5A40" w:rsidRPr="00265FAE">
        <w:rPr>
          <w:rFonts w:ascii="Arial" w:hAnsi="Arial" w:cs="Arial"/>
          <w:b/>
          <w:bCs/>
          <w:iCs/>
        </w:rPr>
        <w:t>2023</w:t>
      </w:r>
    </w:p>
    <w:p w14:paraId="5B9640CD" w14:textId="77777777" w:rsidR="0048192E" w:rsidRPr="00E615C2" w:rsidRDefault="0048192E" w:rsidP="0048192E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Średzka Woda Sp. z o. o.</w:t>
      </w:r>
    </w:p>
    <w:p w14:paraId="2E40D024" w14:textId="77777777" w:rsidR="0048192E" w:rsidRPr="00E615C2" w:rsidRDefault="0048192E" w:rsidP="0048192E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ul. Sikorskiego 43</w:t>
      </w:r>
    </w:p>
    <w:p w14:paraId="077DBC7D" w14:textId="77777777" w:rsidR="0048192E" w:rsidRPr="00E615C2" w:rsidRDefault="0048192E" w:rsidP="0048192E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55-300 Środa Śląska</w:t>
      </w:r>
    </w:p>
    <w:p w14:paraId="7DB4BEDB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</w:p>
    <w:p w14:paraId="1A0AC149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  <w:r w:rsidRPr="004B2593">
        <w:rPr>
          <w:rFonts w:ascii="Arial" w:hAnsi="Arial" w:cs="Arial"/>
          <w:b/>
        </w:rPr>
        <w:t>Wykonawca:</w:t>
      </w:r>
    </w:p>
    <w:p w14:paraId="29A5CC63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89EB4A6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B853778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20ADD767" w14:textId="77777777" w:rsidR="00496DFF" w:rsidRPr="004B2593" w:rsidRDefault="00496DFF" w:rsidP="00496DFF">
      <w:pPr>
        <w:spacing w:line="480" w:lineRule="auto"/>
        <w:rPr>
          <w:rFonts w:ascii="Arial" w:hAnsi="Arial" w:cs="Arial"/>
          <w:b/>
        </w:rPr>
      </w:pPr>
    </w:p>
    <w:p w14:paraId="482D57F8" w14:textId="77777777" w:rsidR="0048192E" w:rsidRPr="004B2593" w:rsidRDefault="0048192E" w:rsidP="0048192E">
      <w:pPr>
        <w:spacing w:after="120" w:line="360" w:lineRule="auto"/>
        <w:jc w:val="center"/>
        <w:rPr>
          <w:rFonts w:ascii="Arial" w:hAnsi="Arial" w:cs="Arial"/>
          <w:b/>
          <w:sz w:val="28"/>
          <w:u w:val="single"/>
        </w:rPr>
      </w:pPr>
      <w:r w:rsidRPr="004B2593">
        <w:rPr>
          <w:rFonts w:ascii="Arial" w:hAnsi="Arial" w:cs="Arial"/>
          <w:b/>
          <w:sz w:val="28"/>
          <w:u w:val="single"/>
        </w:rPr>
        <w:t>OŚWIADCZENIE WYKONAWCY</w:t>
      </w:r>
    </w:p>
    <w:p w14:paraId="0E949EDC" w14:textId="77777777" w:rsidR="00496DFF" w:rsidRPr="004B2593" w:rsidRDefault="00496DFF" w:rsidP="00496DF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2593">
        <w:rPr>
          <w:rFonts w:ascii="Arial" w:hAnsi="Arial" w:cs="Arial"/>
          <w:sz w:val="22"/>
          <w:szCs w:val="22"/>
        </w:rPr>
        <w:t>składane na podstawie §7 ust. 2 Regulaminu udzielania zamówień w Średzkiej Wodzie Sp.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</w:t>
      </w:r>
      <w:r w:rsidR="00B84B93"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 wprowadzonego Uchwałą Zarządu 10/2020 z dnia 21.12.2020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  <w:sz w:val="22"/>
          <w:szCs w:val="22"/>
        </w:rPr>
        <w:t>r.</w:t>
      </w:r>
    </w:p>
    <w:p w14:paraId="769F289F" w14:textId="77777777" w:rsidR="00BB5B64" w:rsidRPr="00B84B93" w:rsidRDefault="00BB5B64" w:rsidP="006A55A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DOTYCZĄCE PRZESŁANEK WYKLUCZENIA Z POSTĘPOWANIA</w:t>
      </w:r>
    </w:p>
    <w:p w14:paraId="52E65FA2" w14:textId="2E5618C3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>Na potrzeby postępowania o udzielenie zamówienia publicznego pn</w:t>
      </w:r>
      <w:r w:rsidR="006A55A9" w:rsidRPr="004C4E0D">
        <w:rPr>
          <w:rFonts w:ascii="Arial" w:hAnsi="Arial" w:cs="Arial"/>
          <w:sz w:val="22"/>
          <w:szCs w:val="22"/>
        </w:rPr>
        <w:t>. „PT BUDOWA ZBIORNIKÓW WODY CZYSTEJ WRAZ Z</w:t>
      </w:r>
      <w:r w:rsidR="0036761F">
        <w:rPr>
          <w:rFonts w:ascii="Arial" w:hAnsi="Arial" w:cs="Arial"/>
          <w:sz w:val="22"/>
          <w:szCs w:val="22"/>
        </w:rPr>
        <w:t>E STACJAMI PODNOSZENIA CI</w:t>
      </w:r>
      <w:r w:rsidR="003B0F0D">
        <w:rPr>
          <w:rFonts w:ascii="Arial" w:hAnsi="Arial" w:cs="Arial"/>
          <w:sz w:val="22"/>
          <w:szCs w:val="22"/>
        </w:rPr>
        <w:t>ŚNIENIA (</w:t>
      </w:r>
      <w:r w:rsidR="006A55A9" w:rsidRPr="004C4E0D">
        <w:rPr>
          <w:rFonts w:ascii="Arial" w:hAnsi="Arial" w:cs="Arial"/>
          <w:sz w:val="22"/>
          <w:szCs w:val="22"/>
        </w:rPr>
        <w:t>HYDROFORNIAMI</w:t>
      </w:r>
      <w:r w:rsidR="003B0F0D">
        <w:rPr>
          <w:rFonts w:ascii="Arial" w:hAnsi="Arial" w:cs="Arial"/>
          <w:sz w:val="22"/>
          <w:szCs w:val="22"/>
        </w:rPr>
        <w:t>)</w:t>
      </w:r>
      <w:r w:rsidR="006A55A9" w:rsidRPr="004C4E0D">
        <w:rPr>
          <w:rFonts w:ascii="Arial" w:hAnsi="Arial" w:cs="Arial"/>
          <w:sz w:val="22"/>
          <w:szCs w:val="22"/>
        </w:rPr>
        <w:t xml:space="preserve"> </w:t>
      </w:r>
      <w:r w:rsidR="00EC0300">
        <w:rPr>
          <w:rFonts w:ascii="Arial" w:hAnsi="Arial" w:cs="Arial"/>
          <w:sz w:val="22"/>
          <w:szCs w:val="22"/>
        </w:rPr>
        <w:t>W MIEJSCOWOŚCIACH SZCZEPANÓW I ŚWIĘTE, gm. ŚRODA ŚLĄSKA</w:t>
      </w:r>
      <w:r w:rsidR="006A55A9" w:rsidRPr="004C4E0D">
        <w:rPr>
          <w:rFonts w:ascii="Arial" w:hAnsi="Arial" w:cs="Arial"/>
          <w:bCs/>
          <w:i/>
          <w:iCs/>
          <w:sz w:val="22"/>
          <w:szCs w:val="22"/>
        </w:rPr>
        <w:t>”</w:t>
      </w:r>
      <w:r w:rsidRPr="006A55A9">
        <w:rPr>
          <w:rFonts w:ascii="Arial" w:hAnsi="Arial" w:cs="Arial"/>
          <w:sz w:val="22"/>
          <w:szCs w:val="22"/>
        </w:rPr>
        <w:t xml:space="preserve"> prowadzonego </w:t>
      </w:r>
      <w:r w:rsidR="002658F3" w:rsidRPr="006A55A9">
        <w:rPr>
          <w:rFonts w:ascii="Arial" w:hAnsi="Arial" w:cs="Arial"/>
          <w:sz w:val="22"/>
          <w:szCs w:val="22"/>
        </w:rPr>
        <w:t>przez Średzką Wodę Sp. z o.o.</w:t>
      </w:r>
      <w:r w:rsidRPr="006A55A9">
        <w:rPr>
          <w:rFonts w:ascii="Arial" w:hAnsi="Arial" w:cs="Arial"/>
          <w:i/>
          <w:sz w:val="22"/>
          <w:szCs w:val="22"/>
        </w:rPr>
        <w:t xml:space="preserve">, </w:t>
      </w:r>
      <w:r w:rsidRPr="006A55A9">
        <w:rPr>
          <w:rFonts w:ascii="Arial" w:hAnsi="Arial" w:cs="Arial"/>
          <w:sz w:val="22"/>
          <w:szCs w:val="22"/>
        </w:rPr>
        <w:t>oświadczam, co następuje:</w:t>
      </w:r>
    </w:p>
    <w:p w14:paraId="6AEFBE10" w14:textId="77777777" w:rsidR="006A55A9" w:rsidRPr="004B2593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5B6174" w14:textId="77777777" w:rsidR="00BB5B64" w:rsidRPr="00B84B93" w:rsidRDefault="00BB5B64" w:rsidP="006E5C1F">
      <w:pPr>
        <w:shd w:val="clear" w:color="auto" w:fill="FFFFFF"/>
        <w:spacing w:line="360" w:lineRule="auto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OŚWIADCZENIA DOTYCZĄCE WYKONAWCY:</w:t>
      </w:r>
    </w:p>
    <w:p w14:paraId="6EB65982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B12E0E" w:rsidRPr="006A55A9">
        <w:rPr>
          <w:rFonts w:ascii="Arial" w:hAnsi="Arial" w:cs="Arial"/>
          <w:sz w:val="22"/>
          <w:szCs w:val="22"/>
        </w:rPr>
        <w:t>pk</w:t>
      </w:r>
      <w:r w:rsidR="006A55A9" w:rsidRPr="006A55A9">
        <w:rPr>
          <w:rFonts w:ascii="Arial" w:hAnsi="Arial" w:cs="Arial"/>
          <w:sz w:val="22"/>
          <w:szCs w:val="22"/>
        </w:rPr>
        <w:t>t</w:t>
      </w:r>
      <w:r w:rsidR="00B12E0E" w:rsidRPr="006A55A9">
        <w:rPr>
          <w:rFonts w:ascii="Arial" w:hAnsi="Arial" w:cs="Arial"/>
          <w:sz w:val="22"/>
          <w:szCs w:val="22"/>
        </w:rPr>
        <w:t xml:space="preserve"> 6</w:t>
      </w:r>
      <w:r w:rsidR="001A226F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SWZ</w:t>
      </w:r>
      <w:r w:rsidR="001A226F" w:rsidRPr="006A55A9">
        <w:rPr>
          <w:rFonts w:ascii="Arial" w:hAnsi="Arial" w:cs="Arial"/>
          <w:sz w:val="22"/>
          <w:szCs w:val="22"/>
        </w:rPr>
        <w:t>.</w:t>
      </w:r>
    </w:p>
    <w:p w14:paraId="6494BD2C" w14:textId="77777777" w:rsidR="006A55A9" w:rsidRPr="006A55A9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2A1F05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="00B12E0E" w:rsidRPr="006A55A9">
        <w:rPr>
          <w:rFonts w:ascii="Arial" w:hAnsi="Arial" w:cs="Arial"/>
          <w:sz w:val="22"/>
          <w:szCs w:val="22"/>
        </w:rPr>
        <w:t>pkt 6 SWZ</w:t>
      </w:r>
      <w:r w:rsidR="00175BAD" w:rsidRPr="006A55A9">
        <w:rPr>
          <w:rFonts w:ascii="Arial" w:hAnsi="Arial" w:cs="Arial"/>
          <w:sz w:val="22"/>
          <w:szCs w:val="22"/>
        </w:rPr>
        <w:t xml:space="preserve"> ………</w:t>
      </w:r>
      <w:r w:rsidR="007740E3">
        <w:rPr>
          <w:rFonts w:ascii="Arial" w:hAnsi="Arial" w:cs="Arial"/>
          <w:sz w:val="22"/>
          <w:szCs w:val="22"/>
        </w:rPr>
        <w:t>…………</w:t>
      </w:r>
      <w:r w:rsidR="00175BAD" w:rsidRPr="006A55A9">
        <w:rPr>
          <w:rFonts w:ascii="Arial" w:hAnsi="Arial" w:cs="Arial"/>
          <w:sz w:val="22"/>
          <w:szCs w:val="22"/>
        </w:rPr>
        <w:t>..</w:t>
      </w:r>
      <w:r w:rsidR="007740E3">
        <w:rPr>
          <w:rFonts w:ascii="Arial" w:hAnsi="Arial" w:cs="Arial"/>
          <w:sz w:val="22"/>
          <w:szCs w:val="22"/>
        </w:rPr>
        <w:t xml:space="preserve"> </w:t>
      </w:r>
      <w:r w:rsidRPr="006A55A9">
        <w:rPr>
          <w:rFonts w:ascii="Arial" w:hAnsi="Arial" w:cs="Arial"/>
          <w:sz w:val="22"/>
          <w:szCs w:val="22"/>
        </w:rPr>
        <w:t>(podać mającą zastosowanie podstawę wykluczenia spośród wymienionych w</w:t>
      </w:r>
      <w:r w:rsidR="00175BAD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pkt. 6 SWZ</w:t>
      </w:r>
      <w:r w:rsidRPr="006A55A9">
        <w:rPr>
          <w:rFonts w:ascii="Arial" w:hAnsi="Arial" w:cs="Arial"/>
          <w:sz w:val="22"/>
          <w:szCs w:val="22"/>
        </w:rPr>
        <w:t>).</w:t>
      </w:r>
    </w:p>
    <w:p w14:paraId="1FF4DB16" w14:textId="77777777" w:rsidR="00BB5B64" w:rsidRPr="006A55A9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58D6C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PODMIOTU, NA KTÓREGO ZASOBY POWOŁUJE SIĘ WYKONAWCA</w:t>
      </w:r>
      <w:r w:rsidR="00C258E4" w:rsidRPr="00B84B93">
        <w:rPr>
          <w:rStyle w:val="Odwoanieprzypisukocowego"/>
          <w:rFonts w:ascii="Arial" w:hAnsi="Arial" w:cs="Arial"/>
          <w:b/>
          <w:u w:val="single"/>
        </w:rPr>
        <w:endnoteReference w:id="1"/>
      </w:r>
      <w:r w:rsidRPr="00B84B93">
        <w:rPr>
          <w:rFonts w:ascii="Arial" w:hAnsi="Arial" w:cs="Arial"/>
          <w:b/>
          <w:u w:val="single"/>
        </w:rPr>
        <w:t>:</w:t>
      </w:r>
    </w:p>
    <w:p w14:paraId="118F2514" w14:textId="77777777" w:rsidR="007740E3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na którego/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zasoby powołuję się w niniejszym postępowaniu, tj.: …………………………………………………………………………………………………………………….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</w:t>
      </w:r>
      <w:r w:rsidRPr="007740E3">
        <w:rPr>
          <w:rFonts w:ascii="Arial" w:hAnsi="Arial" w:cs="Arial"/>
          <w:i/>
          <w:sz w:val="22"/>
          <w:szCs w:val="22"/>
        </w:rPr>
        <w:t xml:space="preserve"> </w:t>
      </w:r>
      <w:r w:rsidRPr="007740E3">
        <w:rPr>
          <w:rFonts w:ascii="Arial" w:hAnsi="Arial" w:cs="Arial"/>
          <w:sz w:val="22"/>
          <w:szCs w:val="22"/>
        </w:rPr>
        <w:t xml:space="preserve">a także w </w:t>
      </w:r>
      <w:r w:rsidRPr="007740E3">
        <w:rPr>
          <w:rFonts w:ascii="Arial" w:hAnsi="Arial" w:cs="Arial"/>
          <w:sz w:val="22"/>
          <w:szCs w:val="22"/>
        </w:rPr>
        <w:lastRenderedPageBreak/>
        <w:t>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</w:t>
      </w:r>
      <w:r w:rsidRPr="007740E3">
        <w:rPr>
          <w:rFonts w:ascii="Arial" w:hAnsi="Arial" w:cs="Arial"/>
          <w:i/>
          <w:sz w:val="22"/>
          <w:szCs w:val="22"/>
        </w:rPr>
        <w:t>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 xml:space="preserve">) </w:t>
      </w:r>
      <w:r w:rsidRPr="007740E3"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14:paraId="3B8E36A0" w14:textId="77777777" w:rsidR="007740E3" w:rsidRPr="007740E3" w:rsidRDefault="007740E3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611B" w14:textId="77777777" w:rsidR="00BB5B64" w:rsidRPr="007740E3" w:rsidRDefault="00BB5B64" w:rsidP="0052096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40E3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OŚWIADCZENIE </w:t>
      </w:r>
      <w:r w:rsidRPr="007740E3">
        <w:rPr>
          <w:rFonts w:ascii="Arial" w:hAnsi="Arial" w:cs="Arial"/>
          <w:b/>
          <w:sz w:val="22"/>
          <w:szCs w:val="22"/>
          <w:u w:val="single"/>
        </w:rPr>
        <w:t xml:space="preserve">DOTYCZĄCE PODWYKONAWCY NIEBĘDĄCEGO PODMIOTEM, NA KTÓREGO ZASOBY POWOŁUJE SIĘ </w:t>
      </w:r>
      <w:proofErr w:type="spellStart"/>
      <w:r w:rsidRPr="007740E3">
        <w:rPr>
          <w:rFonts w:ascii="Arial" w:hAnsi="Arial" w:cs="Arial"/>
          <w:b/>
          <w:sz w:val="22"/>
          <w:szCs w:val="22"/>
          <w:u w:val="single"/>
        </w:rPr>
        <w:t>WYKONAWCA</w:t>
      </w:r>
      <w:r w:rsidR="001A226F" w:rsidRPr="007740E3">
        <w:rPr>
          <w:rFonts w:ascii="Arial" w:hAnsi="Arial" w:cs="Arial"/>
          <w:b/>
          <w:sz w:val="22"/>
          <w:szCs w:val="22"/>
          <w:u w:val="single"/>
          <w:vertAlign w:val="superscript"/>
        </w:rPr>
        <w:t>i</w:t>
      </w:r>
      <w:proofErr w:type="spellEnd"/>
      <w:r w:rsidRPr="007740E3">
        <w:rPr>
          <w:rFonts w:ascii="Arial" w:hAnsi="Arial" w:cs="Arial"/>
          <w:b/>
          <w:sz w:val="22"/>
          <w:szCs w:val="22"/>
          <w:u w:val="single"/>
        </w:rPr>
        <w:t>:</w:t>
      </w:r>
    </w:p>
    <w:p w14:paraId="76E41F7F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będącego/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podwykonawcą/</w:t>
      </w:r>
      <w:proofErr w:type="spellStart"/>
      <w:r w:rsidRPr="007740E3">
        <w:rPr>
          <w:rFonts w:ascii="Arial" w:hAnsi="Arial" w:cs="Arial"/>
          <w:sz w:val="22"/>
          <w:szCs w:val="22"/>
        </w:rPr>
        <w:t>ami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: ……………………………………………………………………..….……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 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>)</w:t>
      </w:r>
      <w:r w:rsidRPr="007740E3"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14:paraId="28995169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CD4EFCE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PODANYCH INFORMACJI:</w:t>
      </w:r>
    </w:p>
    <w:p w14:paraId="30007054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7740E3">
        <w:rPr>
          <w:rFonts w:ascii="Arial" w:hAnsi="Arial" w:cs="Arial"/>
          <w:sz w:val="22"/>
          <w:szCs w:val="22"/>
        </w:rPr>
        <w:t> </w:t>
      </w:r>
      <w:r w:rsidRPr="007740E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wprowadzenia </w:t>
      </w:r>
      <w:r w:rsidR="007740E3">
        <w:rPr>
          <w:rFonts w:ascii="Arial" w:hAnsi="Arial" w:cs="Arial"/>
          <w:sz w:val="22"/>
          <w:szCs w:val="22"/>
        </w:rPr>
        <w:t>Z</w:t>
      </w:r>
      <w:r w:rsidRPr="007740E3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1BE20CBA" w14:textId="77777777" w:rsidR="00BB5B64" w:rsidRPr="007740E3" w:rsidRDefault="00BB5B64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4A0EF69D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B17C3F8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19C5E041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5738EB50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DA843C4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…………………………………………………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……………………………………………</w:t>
      </w:r>
    </w:p>
    <w:p w14:paraId="7B3C78A9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(miejscowość i data)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(podpis Wykonawcy)</w:t>
      </w:r>
    </w:p>
    <w:p w14:paraId="59EDF00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81DB6C7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46F9A44B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7220AD55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6AA678C8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F7487DF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48D291E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66F12BB" w14:textId="77777777" w:rsidR="00175BAD" w:rsidRPr="00B84B93" w:rsidRDefault="00175BAD" w:rsidP="001A226F">
      <w:pPr>
        <w:tabs>
          <w:tab w:val="left" w:pos="1260"/>
        </w:tabs>
        <w:rPr>
          <w:rFonts w:ascii="Arial" w:hAnsi="Arial" w:cs="Arial"/>
          <w:sz w:val="20"/>
        </w:rPr>
      </w:pPr>
    </w:p>
    <w:p w14:paraId="5E2E5790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2E22207" w14:textId="77777777" w:rsidR="001A226F" w:rsidRPr="00B84B93" w:rsidRDefault="001A226F" w:rsidP="00175BAD">
      <w:pPr>
        <w:rPr>
          <w:rFonts w:ascii="Arial" w:hAnsi="Arial" w:cs="Arial"/>
          <w:sz w:val="20"/>
        </w:rPr>
      </w:pPr>
    </w:p>
    <w:p w14:paraId="284043E8" w14:textId="77777777" w:rsidR="001A226F" w:rsidRPr="00B84B93" w:rsidRDefault="001A226F" w:rsidP="00175BAD">
      <w:pPr>
        <w:rPr>
          <w:rFonts w:ascii="Arial" w:hAnsi="Arial" w:cs="Arial"/>
          <w:sz w:val="20"/>
        </w:rPr>
      </w:pPr>
    </w:p>
    <w:p w14:paraId="4479DB32" w14:textId="77777777" w:rsidR="001A226F" w:rsidRDefault="001A226F" w:rsidP="00175BAD">
      <w:pPr>
        <w:rPr>
          <w:rFonts w:ascii="Arial" w:hAnsi="Arial" w:cs="Arial"/>
          <w:sz w:val="20"/>
        </w:rPr>
      </w:pPr>
    </w:p>
    <w:p w14:paraId="11DAE4AF" w14:textId="77777777" w:rsidR="00BD5FC7" w:rsidRDefault="00BD5FC7" w:rsidP="00175BAD">
      <w:pPr>
        <w:rPr>
          <w:rFonts w:ascii="Arial" w:hAnsi="Arial" w:cs="Arial"/>
          <w:sz w:val="20"/>
        </w:rPr>
      </w:pPr>
    </w:p>
    <w:p w14:paraId="1583C70C" w14:textId="77777777" w:rsidR="00BD5FC7" w:rsidRDefault="00BD5FC7" w:rsidP="00175BAD">
      <w:pPr>
        <w:rPr>
          <w:rFonts w:ascii="Arial" w:hAnsi="Arial" w:cs="Arial"/>
          <w:sz w:val="20"/>
        </w:rPr>
      </w:pPr>
    </w:p>
    <w:p w14:paraId="7B77D70C" w14:textId="77777777" w:rsidR="00BD5FC7" w:rsidRDefault="00BD5FC7" w:rsidP="00175BAD">
      <w:pPr>
        <w:rPr>
          <w:rFonts w:ascii="Arial" w:hAnsi="Arial" w:cs="Arial"/>
          <w:sz w:val="20"/>
        </w:rPr>
      </w:pPr>
    </w:p>
    <w:p w14:paraId="3F81D056" w14:textId="77777777" w:rsidR="00BD5FC7" w:rsidRPr="00B84B93" w:rsidRDefault="00BD5FC7" w:rsidP="00175BAD">
      <w:pPr>
        <w:rPr>
          <w:rFonts w:ascii="Arial" w:hAnsi="Arial" w:cs="Arial"/>
          <w:sz w:val="20"/>
        </w:rPr>
      </w:pPr>
    </w:p>
    <w:p w14:paraId="72223926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25F752B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C2C8C73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7414CF12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5D58E7B0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6BD3869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1429D616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2406B77A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0B9809D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sectPr w:rsidR="00175BAD" w:rsidRPr="00B84B93" w:rsidSect="00BD5FC7">
      <w:headerReference w:type="default" r:id="rId11"/>
      <w:footerReference w:type="default" r:id="rId12"/>
      <w:footerReference w:type="first" r:id="rId13"/>
      <w:pgSz w:w="11900" w:h="16840"/>
      <w:pgMar w:top="993" w:right="1134" w:bottom="170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FA4C8" w14:textId="77777777" w:rsidR="00BB1914" w:rsidRDefault="00BB1914">
      <w:r>
        <w:separator/>
      </w:r>
    </w:p>
  </w:endnote>
  <w:endnote w:type="continuationSeparator" w:id="0">
    <w:p w14:paraId="2583651C" w14:textId="77777777" w:rsidR="00BB1914" w:rsidRDefault="00BB1914">
      <w:r>
        <w:continuationSeparator/>
      </w:r>
    </w:p>
  </w:endnote>
  <w:endnote w:id="1">
    <w:p w14:paraId="0BB752BF" w14:textId="77777777" w:rsidR="001A226F" w:rsidRPr="009164E5" w:rsidRDefault="00C258E4">
      <w:pPr>
        <w:pStyle w:val="Tekstprzypisukocowego"/>
        <w:rPr>
          <w:rFonts w:ascii="Arial" w:hAnsi="Arial" w:cs="Arial"/>
          <w:sz w:val="18"/>
          <w:szCs w:val="18"/>
        </w:rPr>
      </w:pPr>
      <w:r w:rsidRPr="00B84B93">
        <w:rPr>
          <w:rStyle w:val="Odwoanieprzypisukocowego"/>
          <w:rFonts w:ascii="Arial" w:hAnsi="Arial" w:cs="Arial"/>
        </w:rPr>
        <w:endnoteRef/>
      </w:r>
      <w:r w:rsidRPr="00B84B93">
        <w:rPr>
          <w:rFonts w:ascii="Arial" w:hAnsi="Arial" w:cs="Arial"/>
        </w:rPr>
        <w:t xml:space="preserve"> </w:t>
      </w:r>
      <w:r w:rsidRPr="00B84B93">
        <w:rPr>
          <w:rFonts w:ascii="Arial" w:hAnsi="Arial" w:cs="Arial"/>
          <w:sz w:val="18"/>
          <w:szCs w:val="18"/>
        </w:rPr>
        <w:t>Jeżeli Wykonawca nie powołuje się na zasoby innych  podmiotów lub nie będzie realizował zadania przez podwykonawców należy wówczas wykreślić</w:t>
      </w:r>
      <w:r w:rsidR="001A226F" w:rsidRPr="00B84B93">
        <w:rPr>
          <w:rFonts w:ascii="Arial" w:hAnsi="Arial" w:cs="Arial"/>
          <w:sz w:val="18"/>
          <w:szCs w:val="18"/>
        </w:rPr>
        <w:t xml:space="preserve"> odpowiednią</w:t>
      </w:r>
      <w:r w:rsidRPr="00B84B93">
        <w:rPr>
          <w:rFonts w:ascii="Arial" w:hAnsi="Arial" w:cs="Arial"/>
          <w:sz w:val="18"/>
          <w:szCs w:val="18"/>
        </w:rPr>
        <w:t xml:space="preserve"> </w:t>
      </w:r>
      <w:r w:rsidR="001A226F" w:rsidRPr="00B84B93">
        <w:rPr>
          <w:rFonts w:ascii="Arial" w:hAnsi="Arial" w:cs="Arial"/>
          <w:sz w:val="18"/>
          <w:szCs w:val="18"/>
        </w:rPr>
        <w:t>treść oświadczenia.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79D5" w14:textId="77777777" w:rsidR="001A226F" w:rsidRDefault="001A226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306FC">
      <w:rPr>
        <w:noProof/>
      </w:rPr>
      <w:t>2</w:t>
    </w:r>
    <w:r>
      <w:fldChar w:fldCharType="end"/>
    </w:r>
  </w:p>
  <w:p w14:paraId="75D3A8AF" w14:textId="77777777" w:rsidR="00EB0FAC" w:rsidRPr="006C13FF" w:rsidRDefault="00EB0F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506D" w14:textId="77777777" w:rsidR="00EB0FAC" w:rsidRDefault="001A226F" w:rsidP="001A226F">
    <w:pPr>
      <w:pStyle w:val="Stopka"/>
      <w:tabs>
        <w:tab w:val="clear" w:pos="4320"/>
        <w:tab w:val="clear" w:pos="8640"/>
        <w:tab w:val="left" w:pos="3795"/>
      </w:tabs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BFB0" w14:textId="77777777" w:rsidR="00BB1914" w:rsidRDefault="00BB1914">
      <w:r>
        <w:separator/>
      </w:r>
    </w:p>
  </w:footnote>
  <w:footnote w:type="continuationSeparator" w:id="0">
    <w:p w14:paraId="211AE653" w14:textId="77777777" w:rsidR="00BB1914" w:rsidRDefault="00BB1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1891" w14:textId="77777777" w:rsidR="001A226F" w:rsidRDefault="001A226F" w:rsidP="001A226F">
    <w:pPr>
      <w:pStyle w:val="Nagwek"/>
    </w:pPr>
  </w:p>
  <w:p w14:paraId="50DF3450" w14:textId="77777777" w:rsidR="001A226F" w:rsidRDefault="001A22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687A6E"/>
    <w:lvl w:ilvl="0" w:tplc="5D526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634F1"/>
    <w:multiLevelType w:val="hybridMultilevel"/>
    <w:tmpl w:val="AE28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7296E"/>
    <w:multiLevelType w:val="hybridMultilevel"/>
    <w:tmpl w:val="5866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9325">
    <w:abstractNumId w:val="1"/>
  </w:num>
  <w:num w:numId="2" w16cid:durableId="757025509">
    <w:abstractNumId w:val="2"/>
  </w:num>
  <w:num w:numId="3" w16cid:durableId="1785537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2E5"/>
    <w:rsid w:val="0003614B"/>
    <w:rsid w:val="00072FB6"/>
    <w:rsid w:val="000859C8"/>
    <w:rsid w:val="000D5D51"/>
    <w:rsid w:val="00131E59"/>
    <w:rsid w:val="00175BAD"/>
    <w:rsid w:val="00192BE8"/>
    <w:rsid w:val="001A226F"/>
    <w:rsid w:val="001B1F4A"/>
    <w:rsid w:val="002040FF"/>
    <w:rsid w:val="002658F3"/>
    <w:rsid w:val="00265FAE"/>
    <w:rsid w:val="002A5EC3"/>
    <w:rsid w:val="002C77EF"/>
    <w:rsid w:val="002E4B1B"/>
    <w:rsid w:val="002F54F6"/>
    <w:rsid w:val="00300457"/>
    <w:rsid w:val="00367190"/>
    <w:rsid w:val="0036761F"/>
    <w:rsid w:val="003B0F0D"/>
    <w:rsid w:val="003B5272"/>
    <w:rsid w:val="003E0D56"/>
    <w:rsid w:val="003F2302"/>
    <w:rsid w:val="00403C07"/>
    <w:rsid w:val="004306FC"/>
    <w:rsid w:val="00460D0B"/>
    <w:rsid w:val="00480F71"/>
    <w:rsid w:val="0048192E"/>
    <w:rsid w:val="00496DFF"/>
    <w:rsid w:val="004B0D66"/>
    <w:rsid w:val="004C4E0D"/>
    <w:rsid w:val="004E5619"/>
    <w:rsid w:val="00520965"/>
    <w:rsid w:val="00555FED"/>
    <w:rsid w:val="00625F35"/>
    <w:rsid w:val="0064155E"/>
    <w:rsid w:val="00656DF4"/>
    <w:rsid w:val="006A55A9"/>
    <w:rsid w:val="006E307A"/>
    <w:rsid w:val="006E5C1F"/>
    <w:rsid w:val="007002B0"/>
    <w:rsid w:val="007475D3"/>
    <w:rsid w:val="007740E3"/>
    <w:rsid w:val="00790A52"/>
    <w:rsid w:val="007949E4"/>
    <w:rsid w:val="00797507"/>
    <w:rsid w:val="007B3F94"/>
    <w:rsid w:val="007E43D6"/>
    <w:rsid w:val="00805464"/>
    <w:rsid w:val="008548F5"/>
    <w:rsid w:val="00891B9F"/>
    <w:rsid w:val="009164E5"/>
    <w:rsid w:val="00934F97"/>
    <w:rsid w:val="0096281C"/>
    <w:rsid w:val="009722E5"/>
    <w:rsid w:val="00A16E29"/>
    <w:rsid w:val="00A247CF"/>
    <w:rsid w:val="00A64F01"/>
    <w:rsid w:val="00A72DED"/>
    <w:rsid w:val="00AC6852"/>
    <w:rsid w:val="00B04FAF"/>
    <w:rsid w:val="00B12E0E"/>
    <w:rsid w:val="00B14D31"/>
    <w:rsid w:val="00B36220"/>
    <w:rsid w:val="00B57DCB"/>
    <w:rsid w:val="00B74747"/>
    <w:rsid w:val="00B84B93"/>
    <w:rsid w:val="00BB1914"/>
    <w:rsid w:val="00BB5B64"/>
    <w:rsid w:val="00BD5FC7"/>
    <w:rsid w:val="00C258E4"/>
    <w:rsid w:val="00C41CC5"/>
    <w:rsid w:val="00C544AA"/>
    <w:rsid w:val="00C54A03"/>
    <w:rsid w:val="00CC1D45"/>
    <w:rsid w:val="00CD3DCE"/>
    <w:rsid w:val="00D02A2A"/>
    <w:rsid w:val="00D36CBC"/>
    <w:rsid w:val="00D97F25"/>
    <w:rsid w:val="00DB5A40"/>
    <w:rsid w:val="00DB6266"/>
    <w:rsid w:val="00DF0433"/>
    <w:rsid w:val="00DF2FF0"/>
    <w:rsid w:val="00E20406"/>
    <w:rsid w:val="00E6117C"/>
    <w:rsid w:val="00E73D9D"/>
    <w:rsid w:val="00E823E4"/>
    <w:rsid w:val="00E8395F"/>
    <w:rsid w:val="00EB0FAC"/>
    <w:rsid w:val="00EB7E84"/>
    <w:rsid w:val="00EC0300"/>
    <w:rsid w:val="00FB2933"/>
    <w:rsid w:val="00FB7174"/>
    <w:rsid w:val="00FE43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E014F3"/>
  <w15:docId w15:val="{F6AF98EE-CC09-4CBE-AA8C-60837BD0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table" w:styleId="Tabela-Siatka">
    <w:name w:val="Table Grid"/>
    <w:basedOn w:val="Standardowy"/>
    <w:uiPriority w:val="59"/>
    <w:rsid w:val="00E75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uiPriority w:val="12"/>
    <w:qFormat/>
    <w:rsid w:val="00CC1D4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E56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D3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14D3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1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8E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58E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258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JFS\Desktop\szablon%20pisma%20PA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" ma:contentTypeDescription="Utwórz nowy dokument." ma:contentTypeScope="" ma:versionID="5df4b3bfec22cc9b426d37364e0984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CCCE3-41EF-4E6A-8C3D-9C4BC8AEB5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2914D-2192-4265-865C-E54C0753F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8FC7A0-BAEF-4595-A7BC-5ECF3D980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561BAB-75AB-4EC2-8632-483D0638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pisma PANA</Template>
  <TotalTime>1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B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5</cp:revision>
  <cp:lastPrinted>2020-12-29T12:07:00Z</cp:lastPrinted>
  <dcterms:created xsi:type="dcterms:W3CDTF">2023-08-18T06:15:00Z</dcterms:created>
  <dcterms:modified xsi:type="dcterms:W3CDTF">2023-08-24T05:47:00Z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